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E95" w:rsidRPr="0091764B" w:rsidRDefault="00257E95" w:rsidP="00F45A2F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91764B">
        <w:rPr>
          <w:rFonts w:ascii="黑体" w:eastAsia="黑体" w:hAnsi="黑体" w:hint="eastAsia"/>
          <w:b/>
          <w:sz w:val="32"/>
          <w:szCs w:val="32"/>
        </w:rPr>
        <w:t>四川中小学教师师德研究中心</w:t>
      </w:r>
    </w:p>
    <w:p w:rsidR="00257E95" w:rsidRDefault="00257E95" w:rsidP="00F45A2F">
      <w:pPr>
        <w:spacing w:line="560" w:lineRule="exact"/>
        <w:jc w:val="center"/>
        <w:rPr>
          <w:rFonts w:ascii="黑体" w:eastAsia="黑体" w:hAnsi="黑体"/>
          <w:b/>
          <w:sz w:val="36"/>
        </w:rPr>
      </w:pPr>
      <w:r w:rsidRPr="0091764B">
        <w:rPr>
          <w:rFonts w:ascii="黑体" w:eastAsia="黑体" w:hAnsi="黑体" w:hint="eastAsia"/>
          <w:b/>
          <w:sz w:val="36"/>
        </w:rPr>
        <w:t>研究项目重要事项变更申请表</w:t>
      </w:r>
    </w:p>
    <w:p w:rsidR="00257E95" w:rsidRPr="00F45A2F" w:rsidRDefault="00257E95" w:rsidP="00F45A2F">
      <w:pPr>
        <w:spacing w:line="340" w:lineRule="exact"/>
        <w:jc w:val="center"/>
        <w:rPr>
          <w:rFonts w:ascii="黑体" w:eastAsia="黑体" w:hAnsi="黑体"/>
          <w:b/>
          <w:sz w:val="36"/>
        </w:rPr>
      </w:pPr>
    </w:p>
    <w:tbl>
      <w:tblPr>
        <w:tblW w:w="8505" w:type="dxa"/>
        <w:tblInd w:w="-7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40"/>
        <w:gridCol w:w="735"/>
        <w:gridCol w:w="2205"/>
        <w:gridCol w:w="2100"/>
        <w:gridCol w:w="2625"/>
      </w:tblGrid>
      <w:tr w:rsidR="00257E95" w:rsidTr="00C031B3">
        <w:trPr>
          <w:cantSplit/>
          <w:trHeight w:val="566"/>
        </w:trPr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257E95" w:rsidRDefault="00257E95" w:rsidP="00C031B3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4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E95" w:rsidRPr="00C531A2" w:rsidRDefault="00257E95" w:rsidP="00C031B3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FF0000"/>
                <w:sz w:val="24"/>
              </w:rPr>
            </w:pPr>
            <w:r w:rsidRPr="00C531A2">
              <w:rPr>
                <w:rFonts w:ascii="宋体" w:hAnsi="宋体"/>
                <w:color w:val="FF0000"/>
                <w:sz w:val="24"/>
              </w:rPr>
              <w:t>XXX</w:t>
            </w:r>
          </w:p>
        </w:tc>
        <w:tc>
          <w:tcPr>
            <w:tcW w:w="26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57E95" w:rsidRDefault="00257E95" w:rsidP="00C031B3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项目编号</w:t>
            </w:r>
          </w:p>
        </w:tc>
      </w:tr>
      <w:tr w:rsidR="00257E95" w:rsidTr="00C031B3">
        <w:trPr>
          <w:cantSplit/>
          <w:trHeight w:val="615"/>
        </w:trPr>
        <w:tc>
          <w:tcPr>
            <w:tcW w:w="1575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3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7E95" w:rsidRDefault="00257E95" w:rsidP="00C031B3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57E95" w:rsidRPr="00C531A2" w:rsidRDefault="00257E95" w:rsidP="00C031B3">
            <w:pPr>
              <w:autoSpaceDE w:val="0"/>
              <w:autoSpaceDN w:val="0"/>
              <w:adjustRightInd w:val="0"/>
              <w:jc w:val="center"/>
              <w:rPr>
                <w:rFonts w:ascii="宋体"/>
                <w:color w:val="FF0000"/>
                <w:sz w:val="24"/>
              </w:rPr>
            </w:pPr>
            <w:r>
              <w:rPr>
                <w:rFonts w:ascii="宋体" w:hAnsi="宋体"/>
                <w:color w:val="FF0000"/>
                <w:sz w:val="24"/>
              </w:rPr>
              <w:t>CJSDXX-X</w:t>
            </w:r>
            <w:r w:rsidRPr="00C531A2">
              <w:rPr>
                <w:rFonts w:ascii="宋体" w:hAnsi="宋体"/>
                <w:color w:val="FF0000"/>
                <w:sz w:val="24"/>
              </w:rPr>
              <w:t>XX</w:t>
            </w:r>
          </w:p>
        </w:tc>
      </w:tr>
      <w:tr w:rsidR="00257E95" w:rsidTr="00C031B3">
        <w:trPr>
          <w:cantSplit/>
          <w:trHeight w:val="614"/>
        </w:trPr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57E95" w:rsidRDefault="00257E95" w:rsidP="00BA41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项目负责人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257E95" w:rsidRPr="00C531A2" w:rsidRDefault="00257E95" w:rsidP="00BA41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/>
                <w:color w:val="FF0000"/>
                <w:sz w:val="24"/>
              </w:rPr>
            </w:pPr>
            <w:r w:rsidRPr="00C531A2">
              <w:rPr>
                <w:rFonts w:ascii="宋体" w:hAnsi="宋体"/>
                <w:color w:val="FF0000"/>
                <w:sz w:val="24"/>
              </w:rPr>
              <w:t>XXX</w:t>
            </w:r>
          </w:p>
        </w:tc>
        <w:tc>
          <w:tcPr>
            <w:tcW w:w="21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57E95" w:rsidRDefault="00257E95" w:rsidP="00BA411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负责人所</w:t>
            </w:r>
          </w:p>
          <w:p w:rsidR="00257E95" w:rsidRDefault="00257E95" w:rsidP="00BA411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在单位</w:t>
            </w:r>
          </w:p>
        </w:tc>
        <w:tc>
          <w:tcPr>
            <w:tcW w:w="26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257E95" w:rsidRPr="00C531A2" w:rsidRDefault="00257E95" w:rsidP="00BA41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/>
                <w:color w:val="FF0000"/>
                <w:sz w:val="24"/>
              </w:rPr>
            </w:pPr>
            <w:r w:rsidRPr="00C531A2">
              <w:rPr>
                <w:rFonts w:ascii="宋体" w:hAnsi="宋体"/>
                <w:color w:val="FF0000"/>
                <w:sz w:val="24"/>
              </w:rPr>
              <w:t>XXXXXX</w:t>
            </w:r>
          </w:p>
        </w:tc>
      </w:tr>
      <w:tr w:rsidR="00257E95" w:rsidTr="00C531A2">
        <w:trPr>
          <w:cantSplit/>
          <w:trHeight w:val="2054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95" w:rsidRDefault="00257E95" w:rsidP="004C38A7">
            <w:pPr>
              <w:autoSpaceDE w:val="0"/>
              <w:autoSpaceDN w:val="0"/>
              <w:adjustRightInd w:val="0"/>
              <w:spacing w:afterLines="50"/>
              <w:rPr>
                <w:rFonts w:ascii="宋体"/>
                <w:color w:val="000000"/>
                <w:w w:val="9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变更内容（请在需变更事项的相应方框内打“√”）：</w:t>
            </w:r>
          </w:p>
          <w:p w:rsidR="00257E95" w:rsidRPr="00BA25CE" w:rsidRDefault="00257E95" w:rsidP="00F45A2F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rFonts w:ascii="宋体"/>
                <w:b/>
                <w:color w:val="000000"/>
                <w:w w:val="90"/>
                <w:sz w:val="24"/>
              </w:rPr>
            </w:pP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延期结题</w:t>
            </w:r>
            <w:r w:rsidRPr="00BA25CE"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                          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变更项目</w:t>
            </w:r>
            <w:r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负责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人</w:t>
            </w:r>
            <w:r w:rsidRPr="00BA25CE"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          </w:t>
            </w:r>
          </w:p>
          <w:p w:rsidR="00257E95" w:rsidRPr="00BA25CE" w:rsidRDefault="00257E95" w:rsidP="00F45A2F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rFonts w:ascii="宋体"/>
                <w:b/>
                <w:color w:val="000000"/>
                <w:w w:val="90"/>
                <w:sz w:val="24"/>
              </w:rPr>
            </w:pP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变更课题组成员</w:t>
            </w:r>
            <w:r w:rsidRPr="00BA25CE"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                    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变更项目管理单位</w:t>
            </w:r>
            <w:r w:rsidRPr="00BA25CE"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  </w:t>
            </w:r>
            <w:r w:rsidRPr="00BA25CE">
              <w:rPr>
                <w:rFonts w:ascii="宋体" w:hAnsi="宋体"/>
                <w:b/>
                <w:color w:val="000000"/>
                <w:w w:val="80"/>
                <w:sz w:val="24"/>
              </w:rPr>
              <w:t xml:space="preserve">        </w:t>
            </w:r>
            <w:r w:rsidRPr="00BA25CE"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           </w:t>
            </w:r>
          </w:p>
          <w:p w:rsidR="00257E95" w:rsidRDefault="00257E95" w:rsidP="00F45A2F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rFonts w:ascii="宋体"/>
                <w:color w:val="000000"/>
                <w:sz w:val="24"/>
              </w:rPr>
            </w:pP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>
              <w:rPr>
                <w:rFonts w:ascii="宋体" w:hAnsi="宋体"/>
                <w:b/>
                <w:color w:val="000000"/>
                <w:w w:val="9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其他</w:t>
            </w:r>
          </w:p>
        </w:tc>
      </w:tr>
      <w:tr w:rsidR="00257E95" w:rsidTr="00C031B3">
        <w:trPr>
          <w:cantSplit/>
          <w:trHeight w:val="6546"/>
        </w:trPr>
        <w:tc>
          <w:tcPr>
            <w:tcW w:w="85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95" w:rsidRPr="00BF76C8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b/>
                <w:color w:val="000000"/>
                <w:sz w:val="24"/>
              </w:rPr>
            </w:pPr>
            <w:r w:rsidRPr="00BF76C8">
              <w:rPr>
                <w:rFonts w:ascii="宋体" w:hAnsi="宋体" w:hint="eastAsia"/>
                <w:b/>
                <w:color w:val="000000"/>
                <w:sz w:val="24"/>
              </w:rPr>
              <w:t>变更事由详细说明：</w:t>
            </w: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BA25CE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</w:tc>
      </w:tr>
      <w:tr w:rsidR="00257E95" w:rsidTr="00C531A2">
        <w:trPr>
          <w:cantSplit/>
          <w:trHeight w:val="6234"/>
        </w:trPr>
        <w:tc>
          <w:tcPr>
            <w:tcW w:w="8505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257E95">
            <w:pPr>
              <w:autoSpaceDE w:val="0"/>
              <w:autoSpaceDN w:val="0"/>
              <w:adjustRightInd w:val="0"/>
              <w:spacing w:after="160"/>
              <w:ind w:leftChars="700" w:left="316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</w:t>
            </w:r>
          </w:p>
          <w:p w:rsidR="00257E95" w:rsidRDefault="00257E95" w:rsidP="00257E95">
            <w:pPr>
              <w:autoSpaceDE w:val="0"/>
              <w:autoSpaceDN w:val="0"/>
              <w:adjustRightInd w:val="0"/>
              <w:spacing w:after="160"/>
              <w:ind w:leftChars="700" w:left="31680" w:firstLineChars="850" w:firstLine="316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项目负责人（或其代理人）签章：</w:t>
            </w:r>
          </w:p>
          <w:p w:rsidR="00257E95" w:rsidRDefault="00257E95" w:rsidP="00257E95">
            <w:pPr>
              <w:autoSpaceDE w:val="0"/>
              <w:autoSpaceDN w:val="0"/>
              <w:adjustRightInd w:val="0"/>
              <w:ind w:leftChars="800" w:left="316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257E95" w:rsidTr="00C031B3">
        <w:trPr>
          <w:cantSplit/>
          <w:trHeight w:val="388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95" w:rsidRDefault="00257E95" w:rsidP="00F45A2F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项目负责人单位意见</w:t>
            </w:r>
          </w:p>
        </w:tc>
        <w:tc>
          <w:tcPr>
            <w:tcW w:w="7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81C6E">
            <w:pPr>
              <w:autoSpaceDE w:val="0"/>
              <w:autoSpaceDN w:val="0"/>
              <w:adjustRightInd w:val="0"/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负责人：</w:t>
            </w:r>
          </w:p>
          <w:p w:rsidR="00257E95" w:rsidRDefault="00257E95" w:rsidP="00257E95">
            <w:pPr>
              <w:autoSpaceDE w:val="0"/>
              <w:autoSpaceDN w:val="0"/>
              <w:adjustRightInd w:val="0"/>
              <w:spacing w:line="360" w:lineRule="auto"/>
              <w:ind w:leftChars="900" w:left="31680" w:firstLineChars="650" w:firstLine="316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（单位科研管理部门公章）</w:t>
            </w:r>
          </w:p>
          <w:p w:rsidR="00257E95" w:rsidRDefault="00257E95" w:rsidP="00257E95">
            <w:pPr>
              <w:autoSpaceDE w:val="0"/>
              <w:autoSpaceDN w:val="0"/>
              <w:adjustRightInd w:val="0"/>
              <w:spacing w:beforeLines="50" w:line="360" w:lineRule="auto"/>
              <w:ind w:firstLineChars="1750" w:firstLine="316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257E95" w:rsidTr="00C531A2">
        <w:trPr>
          <w:cantSplit/>
          <w:trHeight w:val="2946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95" w:rsidRDefault="00257E95" w:rsidP="00C031B3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四川中小学教师师德</w:t>
            </w:r>
            <w:r w:rsidRPr="00AF142C">
              <w:rPr>
                <w:rFonts w:ascii="宋体" w:hAnsi="宋体" w:hint="eastAsia"/>
                <w:color w:val="000000"/>
                <w:sz w:val="24"/>
              </w:rPr>
              <w:t>研究中心</w:t>
            </w:r>
            <w:r>
              <w:rPr>
                <w:rFonts w:ascii="宋体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031B3">
            <w:pPr>
              <w:autoSpaceDE w:val="0"/>
              <w:autoSpaceDN w:val="0"/>
              <w:adjustRightInd w:val="0"/>
              <w:rPr>
                <w:rFonts w:ascii="宋体"/>
                <w:color w:val="000000"/>
                <w:sz w:val="24"/>
              </w:rPr>
            </w:pPr>
          </w:p>
          <w:p w:rsidR="00257E95" w:rsidRDefault="00257E95" w:rsidP="00C81C6E">
            <w:pPr>
              <w:autoSpaceDE w:val="0"/>
              <w:autoSpaceDN w:val="0"/>
              <w:adjustRightInd w:val="0"/>
              <w:spacing w:line="360" w:lineRule="auto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                    </w:t>
            </w:r>
            <w:r>
              <w:rPr>
                <w:rFonts w:ascii="宋体" w:hAnsi="宋体" w:hint="eastAsia"/>
                <w:color w:val="000000"/>
                <w:sz w:val="24"/>
              </w:rPr>
              <w:t>负责人：</w:t>
            </w:r>
          </w:p>
          <w:p w:rsidR="00257E95" w:rsidRDefault="00257E95" w:rsidP="00257E95">
            <w:pPr>
              <w:autoSpaceDE w:val="0"/>
              <w:autoSpaceDN w:val="0"/>
              <w:adjustRightInd w:val="0"/>
              <w:spacing w:line="360" w:lineRule="auto"/>
              <w:ind w:leftChars="899" w:left="31680" w:firstLineChars="250" w:firstLine="316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（四川中小学教师师德研究中心公章）</w:t>
            </w:r>
          </w:p>
          <w:p w:rsidR="00257E95" w:rsidRDefault="00257E95" w:rsidP="00257E95">
            <w:pPr>
              <w:autoSpaceDE w:val="0"/>
              <w:autoSpaceDN w:val="0"/>
              <w:adjustRightInd w:val="0"/>
              <w:spacing w:beforeLines="50" w:line="360" w:lineRule="auto"/>
              <w:ind w:leftChars="1700" w:left="31680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年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/>
                <w:color w:val="000000"/>
                <w:sz w:val="24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</w:tbl>
    <w:p w:rsidR="00257E95" w:rsidRDefault="00257E95" w:rsidP="00555917">
      <w:pPr>
        <w:spacing w:line="360" w:lineRule="auto"/>
        <w:rPr>
          <w:rFonts w:ascii="宋体"/>
        </w:rPr>
      </w:pPr>
      <w:r w:rsidRPr="00C96D27">
        <w:rPr>
          <w:rFonts w:ascii="宋体" w:hAnsi="宋体" w:hint="eastAsia"/>
          <w:b/>
        </w:rPr>
        <w:t>备注：</w:t>
      </w:r>
      <w:r>
        <w:rPr>
          <w:rFonts w:ascii="宋体" w:hAnsi="宋体" w:hint="eastAsia"/>
          <w:color w:val="000000"/>
          <w:sz w:val="24"/>
        </w:rPr>
        <w:t>项目负责人不能签章的，由课题组其中一名成员作为代理人签章。</w:t>
      </w:r>
    </w:p>
    <w:p w:rsidR="00257E95" w:rsidRDefault="00257E95"/>
    <w:sectPr w:rsidR="00257E95" w:rsidSect="000412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02" w:right="1797" w:bottom="93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E95" w:rsidRDefault="00257E95" w:rsidP="00D77F1A">
      <w:r>
        <w:separator/>
      </w:r>
    </w:p>
  </w:endnote>
  <w:endnote w:type="continuationSeparator" w:id="0">
    <w:p w:rsidR="00257E95" w:rsidRDefault="00257E95" w:rsidP="00D77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E95" w:rsidRDefault="00257E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E95" w:rsidRDefault="00257E9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E95" w:rsidRDefault="00257E9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E95" w:rsidRDefault="00257E95" w:rsidP="00D77F1A">
      <w:r>
        <w:separator/>
      </w:r>
    </w:p>
  </w:footnote>
  <w:footnote w:type="continuationSeparator" w:id="0">
    <w:p w:rsidR="00257E95" w:rsidRDefault="00257E95" w:rsidP="00D77F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E95" w:rsidRDefault="00257E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E95" w:rsidRDefault="00257E95" w:rsidP="00C531A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E95" w:rsidRDefault="00257E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7F1A"/>
    <w:rsid w:val="00031B5E"/>
    <w:rsid w:val="000412F3"/>
    <w:rsid w:val="000D6284"/>
    <w:rsid w:val="001430FD"/>
    <w:rsid w:val="00257E95"/>
    <w:rsid w:val="002E1389"/>
    <w:rsid w:val="002F1027"/>
    <w:rsid w:val="002F440E"/>
    <w:rsid w:val="002F5034"/>
    <w:rsid w:val="003C0840"/>
    <w:rsid w:val="004C38A7"/>
    <w:rsid w:val="00555917"/>
    <w:rsid w:val="006324B5"/>
    <w:rsid w:val="006F75FA"/>
    <w:rsid w:val="0070147C"/>
    <w:rsid w:val="007F59C2"/>
    <w:rsid w:val="0091764B"/>
    <w:rsid w:val="00A35ADF"/>
    <w:rsid w:val="00A513A8"/>
    <w:rsid w:val="00AF142C"/>
    <w:rsid w:val="00B4321B"/>
    <w:rsid w:val="00B536DF"/>
    <w:rsid w:val="00BA25CE"/>
    <w:rsid w:val="00BA4115"/>
    <w:rsid w:val="00BF76C8"/>
    <w:rsid w:val="00C031B3"/>
    <w:rsid w:val="00C531A2"/>
    <w:rsid w:val="00C81C6E"/>
    <w:rsid w:val="00C96D27"/>
    <w:rsid w:val="00D77F1A"/>
    <w:rsid w:val="00DE5CA3"/>
    <w:rsid w:val="00E22985"/>
    <w:rsid w:val="00E76C6B"/>
    <w:rsid w:val="00F4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F1A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77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77F1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77F1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77F1A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81</Words>
  <Characters>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</dc:creator>
  <cp:keywords/>
  <dc:description/>
  <cp:lastModifiedBy>微软用户</cp:lastModifiedBy>
  <cp:revision>64</cp:revision>
  <dcterms:created xsi:type="dcterms:W3CDTF">2015-07-02T10:22:00Z</dcterms:created>
  <dcterms:modified xsi:type="dcterms:W3CDTF">2015-10-21T14:50:00Z</dcterms:modified>
</cp:coreProperties>
</file>